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05094" w14:textId="1358194A" w:rsidR="000B7F5F" w:rsidRDefault="00F922FC" w:rsidP="00F922FC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15C4E618" w14:textId="77777777" w:rsidR="0074346C" w:rsidRDefault="0074346C" w:rsidP="0074346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3210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204C32">
        <w:rPr>
          <w:rFonts w:ascii="Arial" w:hAnsi="Arial" w:cs="Arial"/>
          <w:b/>
          <w:bCs/>
          <w:sz w:val="24"/>
          <w:szCs w:val="24"/>
        </w:rPr>
        <w:t xml:space="preserve">PREFEITURA MUNICIPAL DE </w:t>
      </w:r>
      <w:r>
        <w:rPr>
          <w:rFonts w:ascii="Arial" w:hAnsi="Arial" w:cs="Arial"/>
          <w:b/>
          <w:bCs/>
          <w:sz w:val="24"/>
          <w:szCs w:val="24"/>
        </w:rPr>
        <w:t xml:space="preserve">VILA VELHA </w:t>
      </w:r>
      <w:r w:rsidRPr="00204C32">
        <w:rPr>
          <w:rFonts w:ascii="Arial" w:hAnsi="Arial" w:cs="Arial"/>
          <w:b/>
          <w:bCs/>
          <w:sz w:val="24"/>
          <w:szCs w:val="24"/>
        </w:rPr>
        <w:t>– ES</w:t>
      </w:r>
    </w:p>
    <w:p w14:paraId="3DBBD70C" w14:textId="77777777" w:rsidR="0074346C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6A35C744" w14:textId="77777777" w:rsidR="0074346C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C2A68BA" w14:textId="77777777" w:rsidR="0074346C" w:rsidRDefault="0074346C" w:rsidP="0074346C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 ELETRÔNICO Nº. 070/2023</w:t>
      </w:r>
    </w:p>
    <w:p w14:paraId="33F13E8E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0DD33A48" w14:textId="77777777" w:rsidR="00695EBF" w:rsidRDefault="00695EBF" w:rsidP="00695EBF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 xml:space="preserve">DECLARAÇÃO </w:t>
      </w:r>
      <w:r w:rsidRPr="006710D0">
        <w:rPr>
          <w:rFonts w:ascii="Arial" w:hAnsi="Arial" w:cs="Arial"/>
          <w:b/>
          <w:szCs w:val="24"/>
          <w:u w:val="single"/>
          <w:lang w:val="pt-BR"/>
        </w:rPr>
        <w:t>DE ELABORAÇÃO INDEPENDENTE DE PROPOSTA</w:t>
      </w:r>
    </w:p>
    <w:p w14:paraId="5918DDF1" w14:textId="77777777" w:rsidR="00A008D8" w:rsidRPr="00A008D8" w:rsidRDefault="00A008D8" w:rsidP="00A008D8">
      <w:pPr>
        <w:spacing w:line="360" w:lineRule="auto"/>
        <w:ind w:firstLine="709"/>
        <w:jc w:val="both"/>
        <w:rPr>
          <w:rFonts w:ascii="Arial" w:hAnsi="Arial" w:cs="Arial"/>
          <w:sz w:val="22"/>
          <w:szCs w:val="24"/>
        </w:rPr>
      </w:pPr>
    </w:p>
    <w:p w14:paraId="31B1EBFF" w14:textId="77777777" w:rsidR="00861A2C" w:rsidRPr="00C512FB" w:rsidRDefault="00861A2C" w:rsidP="00861A2C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>
        <w:rPr>
          <w:rFonts w:ascii="Arial" w:hAnsi="Arial" w:cs="Arial"/>
          <w:sz w:val="24"/>
          <w:szCs w:val="24"/>
        </w:rPr>
        <w:t xml:space="preserve">vidamente inscrita no </w:t>
      </w:r>
      <w:r w:rsidRPr="00623091">
        <w:rPr>
          <w:rFonts w:ascii="Arial" w:hAnsi="Arial" w:cs="Arial"/>
          <w:sz w:val="24"/>
          <w:szCs w:val="24"/>
        </w:rPr>
        <w:t>CNPJ</w:t>
      </w:r>
      <w:r>
        <w:rPr>
          <w:rFonts w:ascii="Arial" w:hAnsi="Arial" w:cs="Arial"/>
          <w:sz w:val="24"/>
          <w:szCs w:val="24"/>
        </w:rPr>
        <w:t xml:space="preserve"> </w:t>
      </w:r>
      <w:r w:rsidRPr="00623091">
        <w:rPr>
          <w:rFonts w:ascii="Arial" w:hAnsi="Arial" w:cs="Arial"/>
          <w:sz w:val="24"/>
          <w:szCs w:val="24"/>
        </w:rPr>
        <w:t>sob o nº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Pvmto</w:t>
      </w:r>
      <w:proofErr w:type="spellEnd"/>
      <w:r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>, Vitória/ES</w:t>
      </w:r>
      <w:r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CEP</w:t>
      </w:r>
      <w:r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b/>
          <w:snapToGrid w:val="0"/>
          <w:sz w:val="24"/>
          <w:szCs w:val="24"/>
        </w:rPr>
        <w:t>112.657.897-54</w:t>
      </w:r>
      <w:proofErr w:type="gramStart"/>
      <w:r w:rsidRPr="009E625D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bCs/>
          <w:snapToGrid w:val="0"/>
          <w:sz w:val="24"/>
          <w:szCs w:val="24"/>
        </w:rPr>
        <w:t>,</w:t>
      </w:r>
      <w:proofErr w:type="gramEnd"/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394359">
        <w:rPr>
          <w:rFonts w:ascii="Arial" w:hAnsi="Arial" w:cs="Arial"/>
          <w:snapToGrid w:val="0"/>
          <w:sz w:val="24"/>
          <w:szCs w:val="24"/>
        </w:rPr>
        <w:t xml:space="preserve">para fins do disposto no edital de licitação: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 nº 034/2023</w:t>
      </w:r>
      <w:r w:rsidRPr="00394359"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>declara,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>sob as penas da lei, em especial o art. 299 do código penal brasileiro, que:</w:t>
      </w:r>
    </w:p>
    <w:p w14:paraId="705A5789" w14:textId="1307EA3D" w:rsidR="00695EBF" w:rsidRDefault="00695EBF" w:rsidP="00861A2C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bookmarkStart w:id="0" w:name="_GoBack"/>
      <w:bookmarkEnd w:id="0"/>
    </w:p>
    <w:p w14:paraId="54DD1F39" w14:textId="77777777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C512FB">
        <w:rPr>
          <w:rFonts w:ascii="Arial" w:hAnsi="Arial" w:cs="Arial"/>
          <w:b/>
          <w:bCs/>
          <w:snapToGrid w:val="0"/>
          <w:sz w:val="24"/>
          <w:szCs w:val="24"/>
        </w:rPr>
        <w:t>A)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sz w:val="24"/>
          <w:szCs w:val="24"/>
        </w:rPr>
        <w:t>A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proposta apresentada para participar do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 nº 000034/2023</w:t>
      </w:r>
      <w:r w:rsidRPr="00C512FB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>foi</w:t>
      </w:r>
    </w:p>
    <w:p w14:paraId="4203C2AC" w14:textId="77777777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proofErr w:type="gramStart"/>
      <w:r w:rsidRPr="00C512FB">
        <w:rPr>
          <w:rFonts w:ascii="Arial" w:hAnsi="Arial" w:cs="Arial"/>
          <w:snapToGrid w:val="0"/>
          <w:sz w:val="24"/>
          <w:szCs w:val="24"/>
        </w:rPr>
        <w:t>elaborada</w:t>
      </w:r>
      <w:proofErr w:type="gramEnd"/>
      <w:r w:rsidRPr="00C512FB">
        <w:rPr>
          <w:rFonts w:ascii="Arial" w:hAnsi="Arial" w:cs="Arial"/>
          <w:snapToGrid w:val="0"/>
          <w:sz w:val="24"/>
          <w:szCs w:val="24"/>
        </w:rPr>
        <w:t xml:space="preserve"> de maneira independente (pelo licitante), e o conteúdo da proposta não foi,</w:t>
      </w:r>
    </w:p>
    <w:p w14:paraId="255008B8" w14:textId="0DF6F9B9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proofErr w:type="gramStart"/>
      <w:r>
        <w:rPr>
          <w:rFonts w:ascii="Arial" w:hAnsi="Arial" w:cs="Arial"/>
          <w:snapToGrid w:val="0"/>
          <w:sz w:val="24"/>
          <w:szCs w:val="24"/>
        </w:rPr>
        <w:t>no</w:t>
      </w:r>
      <w:proofErr w:type="gramEnd"/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>todo ou em parte, direta ou indiretamente, informado, discutido ou recebido de</w:t>
      </w:r>
    </w:p>
    <w:p w14:paraId="0A6B3238" w14:textId="77777777" w:rsidR="00695EBF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proofErr w:type="gramStart"/>
      <w:r w:rsidRPr="00C512FB">
        <w:rPr>
          <w:rFonts w:ascii="Arial" w:hAnsi="Arial" w:cs="Arial"/>
          <w:snapToGrid w:val="0"/>
          <w:sz w:val="24"/>
          <w:szCs w:val="24"/>
        </w:rPr>
        <w:t>qualquer</w:t>
      </w:r>
      <w:proofErr w:type="gramEnd"/>
      <w:r w:rsidRPr="00C512FB">
        <w:rPr>
          <w:rFonts w:ascii="Arial" w:hAnsi="Arial" w:cs="Arial"/>
          <w:snapToGrid w:val="0"/>
          <w:sz w:val="24"/>
          <w:szCs w:val="24"/>
        </w:rPr>
        <w:t xml:space="preserve"> outro participante potencial ou de fato do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 nº 000034/2023</w:t>
      </w:r>
      <w:r w:rsidRPr="00C512FB">
        <w:rPr>
          <w:rFonts w:ascii="Arial" w:hAnsi="Arial" w:cs="Arial"/>
          <w:snapToGrid w:val="0"/>
          <w:sz w:val="24"/>
          <w:szCs w:val="24"/>
        </w:rPr>
        <w:t>,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>por qualquer meio ou por qualquer pessoa;</w:t>
      </w:r>
    </w:p>
    <w:p w14:paraId="4D724ABC" w14:textId="77777777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34A9F792" w14:textId="77777777" w:rsidR="00695EBF" w:rsidRPr="00394359" w:rsidRDefault="00695EBF" w:rsidP="00695EBF">
      <w:pPr>
        <w:spacing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 w:rsidRPr="00C512FB">
        <w:rPr>
          <w:rFonts w:ascii="Arial" w:hAnsi="Arial" w:cs="Arial"/>
          <w:b/>
          <w:bCs/>
          <w:snapToGrid w:val="0"/>
          <w:sz w:val="24"/>
          <w:szCs w:val="24"/>
        </w:rPr>
        <w:t>B)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sz w:val="24"/>
          <w:szCs w:val="24"/>
        </w:rPr>
        <w:t>A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intenção de apresentar a proposta elaborada para participar do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</w:t>
      </w:r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 xml:space="preserve">nº 000034/2023 </w:t>
      </w:r>
      <w:r w:rsidRPr="00C512FB">
        <w:rPr>
          <w:rFonts w:ascii="Arial" w:hAnsi="Arial" w:cs="Arial"/>
          <w:snapToGrid w:val="0"/>
          <w:sz w:val="24"/>
          <w:szCs w:val="24"/>
        </w:rPr>
        <w:t>não foi informada, discutida ou recebida de qualquer outro participante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potencial ou de fato do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 nº 000034/2023</w:t>
      </w:r>
      <w:r w:rsidRPr="00C512FB">
        <w:rPr>
          <w:rFonts w:ascii="Arial" w:hAnsi="Arial" w:cs="Arial"/>
          <w:snapToGrid w:val="0"/>
          <w:sz w:val="24"/>
          <w:szCs w:val="24"/>
        </w:rPr>
        <w:t>, por qualquer meio ou por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>qualquer pessoa;</w:t>
      </w:r>
    </w:p>
    <w:p w14:paraId="778B7DBE" w14:textId="77777777" w:rsidR="00695EBF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3D63DCD5" w14:textId="77777777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C512FB">
        <w:rPr>
          <w:rFonts w:ascii="Arial" w:hAnsi="Arial" w:cs="Arial"/>
          <w:b/>
          <w:bCs/>
          <w:snapToGrid w:val="0"/>
          <w:sz w:val="24"/>
          <w:szCs w:val="24"/>
        </w:rPr>
        <w:t>C)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que não tentou, por qualquer meio ou por qualquer pessoa, influir na decisão de</w:t>
      </w:r>
    </w:p>
    <w:p w14:paraId="3B1BA621" w14:textId="77777777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proofErr w:type="gramStart"/>
      <w:r w:rsidRPr="00C512FB">
        <w:rPr>
          <w:rFonts w:ascii="Arial" w:hAnsi="Arial" w:cs="Arial"/>
          <w:snapToGrid w:val="0"/>
          <w:sz w:val="24"/>
          <w:szCs w:val="24"/>
        </w:rPr>
        <w:t>qualquer</w:t>
      </w:r>
      <w:proofErr w:type="gramEnd"/>
      <w:r w:rsidRPr="00C512FB">
        <w:rPr>
          <w:rFonts w:ascii="Arial" w:hAnsi="Arial" w:cs="Arial"/>
          <w:snapToGrid w:val="0"/>
          <w:sz w:val="24"/>
          <w:szCs w:val="24"/>
        </w:rPr>
        <w:t xml:space="preserve"> outro participante potencial ou de fato do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 nº 000034/2023</w:t>
      </w:r>
    </w:p>
    <w:p w14:paraId="2EC11628" w14:textId="77777777" w:rsidR="00695EBF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proofErr w:type="gramStart"/>
      <w:r w:rsidRPr="00C512FB">
        <w:rPr>
          <w:rFonts w:ascii="Arial" w:hAnsi="Arial" w:cs="Arial"/>
          <w:snapToGrid w:val="0"/>
          <w:sz w:val="24"/>
          <w:szCs w:val="24"/>
        </w:rPr>
        <w:t>quanto</w:t>
      </w:r>
      <w:proofErr w:type="gramEnd"/>
      <w:r w:rsidRPr="00C512FB">
        <w:rPr>
          <w:rFonts w:ascii="Arial" w:hAnsi="Arial" w:cs="Arial"/>
          <w:snapToGrid w:val="0"/>
          <w:sz w:val="24"/>
          <w:szCs w:val="24"/>
        </w:rPr>
        <w:t xml:space="preserve"> a participar ou não da referida licitação;</w:t>
      </w:r>
    </w:p>
    <w:p w14:paraId="407BD206" w14:textId="77777777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693513AF" w14:textId="77777777" w:rsidR="00695EBF" w:rsidRPr="00394359" w:rsidRDefault="00695EBF" w:rsidP="00695EBF">
      <w:pPr>
        <w:spacing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 w:rsidRPr="00C512FB">
        <w:rPr>
          <w:rFonts w:ascii="Arial" w:hAnsi="Arial" w:cs="Arial"/>
          <w:b/>
          <w:bCs/>
          <w:snapToGrid w:val="0"/>
          <w:sz w:val="24"/>
          <w:szCs w:val="24"/>
        </w:rPr>
        <w:t>D)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que o conteúdo da proposta apresentada para participar do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 nº</w:t>
      </w:r>
    </w:p>
    <w:p w14:paraId="344102CE" w14:textId="77777777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394359">
        <w:rPr>
          <w:rFonts w:ascii="Arial" w:hAnsi="Arial" w:cs="Arial"/>
          <w:b/>
          <w:bCs/>
          <w:snapToGrid w:val="0"/>
          <w:sz w:val="24"/>
          <w:szCs w:val="24"/>
        </w:rPr>
        <w:lastRenderedPageBreak/>
        <w:t>000034/2023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não será, no todo ou em parte, direta ou indiretamente, comunicado ou</w:t>
      </w:r>
    </w:p>
    <w:p w14:paraId="3D1577B2" w14:textId="77777777" w:rsidR="00695EBF" w:rsidRPr="00394359" w:rsidRDefault="00695EBF" w:rsidP="00695EBF">
      <w:pPr>
        <w:spacing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proofErr w:type="gramStart"/>
      <w:r w:rsidRPr="00C512FB">
        <w:rPr>
          <w:rFonts w:ascii="Arial" w:hAnsi="Arial" w:cs="Arial"/>
          <w:snapToGrid w:val="0"/>
          <w:sz w:val="24"/>
          <w:szCs w:val="24"/>
        </w:rPr>
        <w:t>discutido</w:t>
      </w:r>
      <w:proofErr w:type="gramEnd"/>
      <w:r w:rsidRPr="00C512FB">
        <w:rPr>
          <w:rFonts w:ascii="Arial" w:hAnsi="Arial" w:cs="Arial"/>
          <w:snapToGrid w:val="0"/>
          <w:sz w:val="24"/>
          <w:szCs w:val="24"/>
        </w:rPr>
        <w:t xml:space="preserve"> com qualquer outro participante potencial ou de fato do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</w:t>
      </w:r>
    </w:p>
    <w:p w14:paraId="7B9DBFDA" w14:textId="77777777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proofErr w:type="gramStart"/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nº</w:t>
      </w:r>
      <w:proofErr w:type="gramEnd"/>
      <w:r w:rsidRPr="00394359">
        <w:rPr>
          <w:rFonts w:ascii="Arial" w:hAnsi="Arial" w:cs="Arial"/>
          <w:b/>
          <w:bCs/>
          <w:snapToGrid w:val="0"/>
          <w:sz w:val="24"/>
          <w:szCs w:val="24"/>
        </w:rPr>
        <w:t xml:space="preserve"> 000034/2023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antes da adjudicação do objeto da referida licitação;</w:t>
      </w:r>
    </w:p>
    <w:p w14:paraId="6DD60661" w14:textId="77777777" w:rsidR="00695EBF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46BF9E90" w14:textId="77777777" w:rsidR="00695EBF" w:rsidRPr="00394359" w:rsidRDefault="00695EBF" w:rsidP="00695EBF">
      <w:pPr>
        <w:spacing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 w:rsidRPr="00C512FB">
        <w:rPr>
          <w:rFonts w:ascii="Arial" w:hAnsi="Arial" w:cs="Arial"/>
          <w:b/>
          <w:bCs/>
          <w:snapToGrid w:val="0"/>
          <w:sz w:val="24"/>
          <w:szCs w:val="24"/>
        </w:rPr>
        <w:t>E)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que o conteúdo da proposta apresentada para participar do </w:t>
      </w: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pregão eletrônico nº</w:t>
      </w:r>
    </w:p>
    <w:p w14:paraId="4032E6BC" w14:textId="77777777" w:rsidR="00695EBF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  <w:r w:rsidRPr="00394359">
        <w:rPr>
          <w:rFonts w:ascii="Arial" w:hAnsi="Arial" w:cs="Arial"/>
          <w:b/>
          <w:bCs/>
          <w:snapToGrid w:val="0"/>
          <w:sz w:val="24"/>
          <w:szCs w:val="24"/>
        </w:rPr>
        <w:t>000034/2023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 não foi, no todo ou em parte, direta ou indiretamente, informado, discutido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 xml:space="preserve">ou recebido de qualquer integrante do município de </w:t>
      </w:r>
      <w:r>
        <w:rPr>
          <w:rFonts w:ascii="Arial" w:hAnsi="Arial" w:cs="Arial"/>
          <w:snapToGrid w:val="0"/>
          <w:sz w:val="24"/>
          <w:szCs w:val="24"/>
        </w:rPr>
        <w:t>D</w:t>
      </w:r>
      <w:r w:rsidRPr="00C512FB">
        <w:rPr>
          <w:rFonts w:ascii="Arial" w:hAnsi="Arial" w:cs="Arial"/>
          <w:snapToGrid w:val="0"/>
          <w:sz w:val="24"/>
          <w:szCs w:val="24"/>
        </w:rPr>
        <w:t>omingos Martins/</w:t>
      </w:r>
      <w:r>
        <w:rPr>
          <w:rFonts w:ascii="Arial" w:hAnsi="Arial" w:cs="Arial"/>
          <w:snapToGrid w:val="0"/>
          <w:sz w:val="24"/>
          <w:szCs w:val="24"/>
        </w:rPr>
        <w:t>ES</w:t>
      </w:r>
      <w:r w:rsidRPr="00C512FB">
        <w:rPr>
          <w:rFonts w:ascii="Arial" w:hAnsi="Arial" w:cs="Arial"/>
          <w:snapToGrid w:val="0"/>
          <w:sz w:val="24"/>
          <w:szCs w:val="24"/>
        </w:rPr>
        <w:t>, antes da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C512FB">
        <w:rPr>
          <w:rFonts w:ascii="Arial" w:hAnsi="Arial" w:cs="Arial"/>
          <w:snapToGrid w:val="0"/>
          <w:sz w:val="24"/>
          <w:szCs w:val="24"/>
        </w:rPr>
        <w:t>abertura oficial das propostas; e</w:t>
      </w:r>
    </w:p>
    <w:p w14:paraId="7BCA8DC3" w14:textId="77777777" w:rsidR="00695EBF" w:rsidRDefault="00695EBF" w:rsidP="00695EBF">
      <w:pPr>
        <w:spacing w:line="360" w:lineRule="auto"/>
        <w:jc w:val="both"/>
        <w:rPr>
          <w:rFonts w:ascii="Arial" w:hAnsi="Arial" w:cs="Arial"/>
          <w:snapToGrid w:val="0"/>
          <w:sz w:val="24"/>
          <w:szCs w:val="24"/>
        </w:rPr>
      </w:pPr>
    </w:p>
    <w:p w14:paraId="24AD7F62" w14:textId="77777777" w:rsidR="00695EBF" w:rsidRPr="00C512FB" w:rsidRDefault="00695EBF" w:rsidP="00695EB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512FB">
        <w:rPr>
          <w:rFonts w:ascii="Arial" w:hAnsi="Arial" w:cs="Arial"/>
          <w:b/>
          <w:bCs/>
          <w:sz w:val="24"/>
          <w:szCs w:val="24"/>
        </w:rPr>
        <w:t>F)</w:t>
      </w:r>
      <w:r>
        <w:rPr>
          <w:rFonts w:ascii="Arial" w:hAnsi="Arial" w:cs="Arial"/>
          <w:sz w:val="24"/>
          <w:szCs w:val="24"/>
        </w:rPr>
        <w:t xml:space="preserve"> que </w:t>
      </w:r>
      <w:r w:rsidRPr="00C512FB">
        <w:rPr>
          <w:rFonts w:ascii="Arial" w:hAnsi="Arial" w:cs="Arial"/>
          <w:sz w:val="24"/>
          <w:szCs w:val="24"/>
        </w:rPr>
        <w:t>está plenamente ciente do teor e da extensão desta declaração e que detém</w:t>
      </w:r>
    </w:p>
    <w:p w14:paraId="2EFC8AB9" w14:textId="77777777" w:rsidR="00695EBF" w:rsidRPr="00CD7528" w:rsidRDefault="00695EBF" w:rsidP="00695EB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512FB">
        <w:rPr>
          <w:rFonts w:ascii="Arial" w:hAnsi="Arial" w:cs="Arial"/>
          <w:sz w:val="24"/>
          <w:szCs w:val="24"/>
        </w:rPr>
        <w:t>plenos</w:t>
      </w:r>
      <w:proofErr w:type="gramEnd"/>
      <w:r w:rsidRPr="00C512FB">
        <w:rPr>
          <w:rFonts w:ascii="Arial" w:hAnsi="Arial" w:cs="Arial"/>
          <w:sz w:val="24"/>
          <w:szCs w:val="24"/>
        </w:rPr>
        <w:t xml:space="preserve"> poderes e informações para firmá-la.</w:t>
      </w:r>
    </w:p>
    <w:p w14:paraId="2962B6EC" w14:textId="77777777" w:rsidR="00695EBF" w:rsidRDefault="00695EBF" w:rsidP="00695EBF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4B103BCC" w14:textId="77777777" w:rsidR="00695EBF" w:rsidRPr="00CD7528" w:rsidRDefault="00695EBF" w:rsidP="00695EBF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 12 de junho de 2024</w:t>
      </w:r>
      <w:r w:rsidRPr="00CD7528">
        <w:rPr>
          <w:rFonts w:ascii="Arial" w:hAnsi="Arial" w:cs="Arial"/>
          <w:sz w:val="24"/>
          <w:szCs w:val="24"/>
        </w:rPr>
        <w:t>.</w:t>
      </w:r>
    </w:p>
    <w:p w14:paraId="62C1AAE2" w14:textId="1C2A87D9" w:rsidR="00795FD8" w:rsidRDefault="00795FD8" w:rsidP="00695EB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A9F47AF" w14:textId="77777777" w:rsidR="00A008D8" w:rsidRDefault="00A008D8" w:rsidP="00A008D8">
      <w:pPr>
        <w:tabs>
          <w:tab w:val="left" w:pos="1020"/>
        </w:tabs>
        <w:spacing w:line="360" w:lineRule="auto"/>
        <w:rPr>
          <w:rFonts w:ascii="Arial" w:hAnsi="Arial" w:cs="Arial"/>
          <w:sz w:val="23"/>
          <w:szCs w:val="23"/>
        </w:rPr>
      </w:pPr>
    </w:p>
    <w:p w14:paraId="3AC5852E" w14:textId="77777777" w:rsidR="00795FD8" w:rsidRDefault="00795FD8" w:rsidP="00A008D8">
      <w:pPr>
        <w:tabs>
          <w:tab w:val="left" w:pos="1020"/>
        </w:tabs>
        <w:spacing w:line="360" w:lineRule="auto"/>
        <w:rPr>
          <w:rFonts w:ascii="Arial" w:hAnsi="Arial" w:cs="Arial"/>
          <w:sz w:val="23"/>
          <w:szCs w:val="23"/>
        </w:rPr>
      </w:pPr>
    </w:p>
    <w:p w14:paraId="469310D3" w14:textId="77777777" w:rsidR="00795FD8" w:rsidRDefault="00795FD8" w:rsidP="00A008D8">
      <w:pPr>
        <w:tabs>
          <w:tab w:val="left" w:pos="102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C441E0F" w14:textId="77777777" w:rsidR="00A008D8" w:rsidRDefault="00A008D8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5FDE68" w14:textId="77777777" w:rsidR="00A008D8" w:rsidRDefault="00A008D8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CFC328" w14:textId="17BA4989" w:rsidR="004154F2" w:rsidRPr="00A008D8" w:rsidRDefault="004154F2" w:rsidP="00A008D8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  <w:r w:rsidR="00795FD8">
        <w:rPr>
          <w:rFonts w:ascii="Arial" w:hAnsi="Arial" w:cs="Arial"/>
          <w:b/>
          <w:sz w:val="24"/>
          <w:szCs w:val="24"/>
        </w:rPr>
        <w:t xml:space="preserve"> 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12382" w14:textId="77777777" w:rsidR="007E4790" w:rsidRDefault="007E4790" w:rsidP="00307D16">
      <w:r>
        <w:separator/>
      </w:r>
    </w:p>
  </w:endnote>
  <w:endnote w:type="continuationSeparator" w:id="0">
    <w:p w14:paraId="658648F6" w14:textId="77777777" w:rsidR="007E4790" w:rsidRDefault="007E4790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30D2F1" w14:textId="77777777" w:rsidR="007E4790" w:rsidRDefault="007E4790" w:rsidP="00307D16">
      <w:r>
        <w:separator/>
      </w:r>
    </w:p>
  </w:footnote>
  <w:footnote w:type="continuationSeparator" w:id="0">
    <w:p w14:paraId="3BCA11BE" w14:textId="77777777" w:rsidR="007E4790" w:rsidRDefault="007E4790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16AB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B7F5F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5A5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132F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95EBF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37762"/>
    <w:rsid w:val="0074346C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5FD8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E4790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1A2C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8D8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252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922FC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4</TotalTime>
  <Pages>2</Pages>
  <Words>379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3</cp:revision>
  <cp:lastPrinted>2025-01-17T18:40:00Z</cp:lastPrinted>
  <dcterms:created xsi:type="dcterms:W3CDTF">2025-01-17T18:54:00Z</dcterms:created>
  <dcterms:modified xsi:type="dcterms:W3CDTF">2025-01-17T19:21:00Z</dcterms:modified>
</cp:coreProperties>
</file>